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448E" w14:textId="1B02D79C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03BB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Pr="00B83238">
        <w:rPr>
          <w:b/>
          <w:i/>
          <w:noProof/>
          <w:sz w:val="28"/>
        </w:rPr>
        <w:t>25</w:t>
      </w:r>
      <w:r w:rsidR="00B83238" w:rsidRPr="00B83238">
        <w:rPr>
          <w:b/>
          <w:i/>
          <w:noProof/>
          <w:sz w:val="28"/>
        </w:rPr>
        <w:t>4382</w:t>
      </w:r>
    </w:p>
    <w:p w14:paraId="6F6EBB6C" w14:textId="2A15DDD6" w:rsidR="00E073D4" w:rsidRPr="00DA53A0" w:rsidRDefault="00810F99" w:rsidP="00E073D4">
      <w:pPr>
        <w:pStyle w:val="Header"/>
        <w:rPr>
          <w:sz w:val="22"/>
          <w:szCs w:val="22"/>
        </w:rPr>
      </w:pPr>
      <w:r>
        <w:rPr>
          <w:sz w:val="24"/>
        </w:rPr>
        <w:t xml:space="preserve">Wuhan, China, 13-17 October </w:t>
      </w:r>
      <w:r w:rsidR="00E073D4">
        <w:rPr>
          <w:sz w:val="24"/>
        </w:rPr>
        <w:t>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E5B33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5145E">
        <w:rPr>
          <w:rFonts w:ascii="Arial" w:hAnsi="Arial"/>
          <w:b/>
          <w:lang w:val="en-US"/>
        </w:rPr>
        <w:t xml:space="preserve">SA5 </w:t>
      </w:r>
      <w:r w:rsidR="00403BBB">
        <w:rPr>
          <w:rFonts w:ascii="Arial" w:hAnsi="Arial"/>
          <w:b/>
          <w:lang w:val="en-US"/>
        </w:rPr>
        <w:t xml:space="preserve">(Outgoing) </w:t>
      </w:r>
      <w:r w:rsidR="0005145E">
        <w:rPr>
          <w:rFonts w:ascii="Arial" w:hAnsi="Arial"/>
          <w:b/>
          <w:lang w:val="en-US"/>
        </w:rPr>
        <w:t>Vice Chair (Ericsson)</w:t>
      </w:r>
    </w:p>
    <w:p w14:paraId="2C458A19" w14:textId="49F0C6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145E" w:rsidRPr="0005145E">
        <w:rPr>
          <w:rFonts w:ascii="Arial" w:hAnsi="Arial" w:cs="Arial"/>
          <w:b/>
        </w:rPr>
        <w:t>Report from last SA5-SG2 methodology coordination meeting</w:t>
      </w:r>
    </w:p>
    <w:p w14:paraId="02CFB229" w14:textId="3B2EEDF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74F27089" w14:textId="2A33E0F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2C37">
        <w:rPr>
          <w:rFonts w:ascii="Arial" w:hAnsi="Arial"/>
          <w:b/>
        </w:rPr>
        <w:t>4.2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2C70D7F" w:rsidR="00C022E3" w:rsidRDefault="00051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Please consider this report for information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11D4BEBC" w:rsidR="00C022E3" w:rsidRDefault="0005145E">
      <w:pPr>
        <w:pStyle w:val="Reference"/>
        <w:rPr>
          <w:color w:val="FF0000"/>
        </w:rPr>
      </w:pPr>
      <w:r>
        <w:rPr>
          <w:color w:val="FF0000"/>
        </w:rPr>
        <w:t>-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262E8B2F" w:rsidR="00C022E3" w:rsidRPr="00446001" w:rsidRDefault="009C779A">
      <w:pPr>
        <w:rPr>
          <w:iCs/>
        </w:rPr>
      </w:pPr>
      <w:r w:rsidRPr="00446001">
        <w:rPr>
          <w:iCs/>
        </w:rPr>
        <w:t>T</w:t>
      </w:r>
      <w:r w:rsidR="0005145E" w:rsidRPr="00446001">
        <w:rPr>
          <w:iCs/>
        </w:rPr>
        <w:t xml:space="preserve">he </w:t>
      </w:r>
      <w:r w:rsidRPr="00446001">
        <w:rPr>
          <w:iCs/>
        </w:rPr>
        <w:t xml:space="preserve">enclosed document </w:t>
      </w:r>
      <w:r w:rsidR="006F008C" w:rsidRPr="00446001">
        <w:rPr>
          <w:iCs/>
        </w:rPr>
        <w:t xml:space="preserve">contains the report of the </w:t>
      </w:r>
      <w:r w:rsidR="000A03D9">
        <w:rPr>
          <w:iCs/>
        </w:rPr>
        <w:t>most recent</w:t>
      </w:r>
      <w:r w:rsidR="00034DBF">
        <w:rPr>
          <w:iCs/>
        </w:rPr>
        <w:t xml:space="preserve"> in the</w:t>
      </w:r>
      <w:r w:rsidR="00813B03">
        <w:rPr>
          <w:iCs/>
        </w:rPr>
        <w:t xml:space="preserve"> long-standing</w:t>
      </w:r>
      <w:r w:rsidR="00034DBF">
        <w:rPr>
          <w:iCs/>
        </w:rPr>
        <w:t xml:space="preserve"> series of</w:t>
      </w:r>
      <w:r w:rsidR="006F008C" w:rsidRPr="00446001">
        <w:rPr>
          <w:iCs/>
        </w:rPr>
        <w:t xml:space="preserve"> methodology coordination meeting</w:t>
      </w:r>
      <w:r w:rsidR="00813B03">
        <w:rPr>
          <w:iCs/>
        </w:rPr>
        <w:t>s</w:t>
      </w:r>
      <w:r w:rsidR="006F008C" w:rsidRPr="00446001">
        <w:rPr>
          <w:iCs/>
        </w:rPr>
        <w:t xml:space="preserve"> between SA5 and ITU-T SG2</w:t>
      </w:r>
      <w:r w:rsidR="00034DBF">
        <w:rPr>
          <w:iCs/>
        </w:rPr>
        <w:t xml:space="preserve"> </w:t>
      </w:r>
      <w:r w:rsidR="00CB4E9D">
        <w:rPr>
          <w:iCs/>
        </w:rPr>
        <w:t xml:space="preserve">(since 2006!) </w:t>
      </w:r>
      <w:r w:rsidR="00034DBF">
        <w:rPr>
          <w:iCs/>
        </w:rPr>
        <w:t xml:space="preserve">which took place </w:t>
      </w:r>
      <w:r w:rsidR="008578F0">
        <w:rPr>
          <w:iCs/>
        </w:rPr>
        <w:t xml:space="preserve">the </w:t>
      </w:r>
      <w:r w:rsidR="00F156EE">
        <w:rPr>
          <w:iCs/>
        </w:rPr>
        <w:t>24 September</w:t>
      </w:r>
      <w:r w:rsidR="008578F0">
        <w:rPr>
          <w:iCs/>
        </w:rPr>
        <w:t xml:space="preserve"> 2025</w:t>
      </w:r>
      <w:r w:rsidR="006F008C" w:rsidRPr="000A03D9">
        <w:rPr>
          <w:iCs/>
        </w:rPr>
        <w:t>.</w:t>
      </w:r>
      <w:r w:rsidR="008578F0" w:rsidRPr="000A03D9">
        <w:rPr>
          <w:iCs/>
        </w:rPr>
        <w:t xml:space="preserve"> Next meeting is </w:t>
      </w:r>
      <w:r w:rsidR="00824262">
        <w:rPr>
          <w:iCs/>
        </w:rPr>
        <w:t xml:space="preserve">tentatively </w:t>
      </w:r>
      <w:r w:rsidR="000A03D9" w:rsidRPr="000A03D9">
        <w:rPr>
          <w:iCs/>
        </w:rPr>
        <w:t>planned</w:t>
      </w:r>
      <w:r w:rsidR="00C61FF4">
        <w:rPr>
          <w:iCs/>
        </w:rPr>
        <w:t xml:space="preserve"> for</w:t>
      </w:r>
      <w:r w:rsidR="008578F0" w:rsidRPr="000A03D9">
        <w:rPr>
          <w:iCs/>
        </w:rPr>
        <w:t xml:space="preserve"> the </w:t>
      </w:r>
      <w:r w:rsidR="00E862D6">
        <w:rPr>
          <w:iCs/>
        </w:rPr>
        <w:t>27 February 2026</w:t>
      </w:r>
      <w:r w:rsidR="000A03D9">
        <w:rPr>
          <w:rFonts w:ascii="Arial" w:hAnsi="Arial" w:cs="Arial"/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6F0F93C3" w:rsidR="00C022E3" w:rsidRPr="006F008C" w:rsidRDefault="006F008C" w:rsidP="006F008C">
      <w:pPr>
        <w:rPr>
          <w:bCs/>
          <w:iCs/>
        </w:rPr>
      </w:pPr>
      <w:r w:rsidRPr="006F008C">
        <w:rPr>
          <w:bCs/>
          <w:iCs/>
        </w:rPr>
        <w:t>Consider this report for information.</w:t>
      </w:r>
    </w:p>
    <w:sectPr w:rsidR="00C022E3" w:rsidRPr="006F008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9C179" w14:textId="77777777" w:rsidR="009B07BD" w:rsidRDefault="009B07BD">
      <w:r>
        <w:separator/>
      </w:r>
    </w:p>
  </w:endnote>
  <w:endnote w:type="continuationSeparator" w:id="0">
    <w:p w14:paraId="3B34E2F4" w14:textId="77777777" w:rsidR="009B07BD" w:rsidRDefault="009B0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A2A83" w14:textId="77777777" w:rsidR="009B07BD" w:rsidRDefault="009B07BD">
      <w:r>
        <w:separator/>
      </w:r>
    </w:p>
  </w:footnote>
  <w:footnote w:type="continuationSeparator" w:id="0">
    <w:p w14:paraId="57FEB21F" w14:textId="77777777" w:rsidR="009B07BD" w:rsidRDefault="009B0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4DBF"/>
    <w:rsid w:val="00046389"/>
    <w:rsid w:val="0005145E"/>
    <w:rsid w:val="0006222D"/>
    <w:rsid w:val="00074722"/>
    <w:rsid w:val="0008083D"/>
    <w:rsid w:val="000819D8"/>
    <w:rsid w:val="00085D0B"/>
    <w:rsid w:val="000934A6"/>
    <w:rsid w:val="000A03D9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43415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03BBB"/>
    <w:rsid w:val="0041632F"/>
    <w:rsid w:val="00424E78"/>
    <w:rsid w:val="00440414"/>
    <w:rsid w:val="00446001"/>
    <w:rsid w:val="004558E9"/>
    <w:rsid w:val="0045777E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61D91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5B3C"/>
    <w:rsid w:val="0069495C"/>
    <w:rsid w:val="006D340A"/>
    <w:rsid w:val="006F008C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0F99"/>
    <w:rsid w:val="00812587"/>
    <w:rsid w:val="00813B03"/>
    <w:rsid w:val="00824262"/>
    <w:rsid w:val="00850812"/>
    <w:rsid w:val="008578F0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6664"/>
    <w:rsid w:val="00947F4E"/>
    <w:rsid w:val="00966D47"/>
    <w:rsid w:val="00992312"/>
    <w:rsid w:val="009A45F7"/>
    <w:rsid w:val="009B07BD"/>
    <w:rsid w:val="009C0DED"/>
    <w:rsid w:val="009C779A"/>
    <w:rsid w:val="009D53AD"/>
    <w:rsid w:val="00A004B4"/>
    <w:rsid w:val="00A117D5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3238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61FF4"/>
    <w:rsid w:val="00C94F55"/>
    <w:rsid w:val="00CA7D62"/>
    <w:rsid w:val="00CB07A8"/>
    <w:rsid w:val="00CB4E9D"/>
    <w:rsid w:val="00CD4A57"/>
    <w:rsid w:val="00CD67F4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72C37"/>
    <w:rsid w:val="00E82D8D"/>
    <w:rsid w:val="00E862D6"/>
    <w:rsid w:val="00E91FE1"/>
    <w:rsid w:val="00EA5E95"/>
    <w:rsid w:val="00ED4954"/>
    <w:rsid w:val="00ED5A43"/>
    <w:rsid w:val="00EE0943"/>
    <w:rsid w:val="00EE33A2"/>
    <w:rsid w:val="00F156EE"/>
    <w:rsid w:val="00F526B6"/>
    <w:rsid w:val="00F67A1C"/>
    <w:rsid w:val="00F7493F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2</cp:revision>
  <cp:lastPrinted>1899-12-31T23:00:00Z</cp:lastPrinted>
  <dcterms:created xsi:type="dcterms:W3CDTF">2025-10-02T11:38:00Z</dcterms:created>
  <dcterms:modified xsi:type="dcterms:W3CDTF">2025-10-02T11:38:00Z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